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5106" w14:textId="77777777" w:rsidR="00AE4323" w:rsidRDefault="00AE4323" w:rsidP="00AE43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FURNESS</w:t>
      </w:r>
      <w:r>
        <w:rPr>
          <w:rFonts w:cs="Times New Roman"/>
          <w:szCs w:val="24"/>
        </w:rPr>
        <w:t xml:space="preserve">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7413FC76" w14:textId="77777777" w:rsidR="00AE4323" w:rsidRDefault="00AE4323" w:rsidP="00AE4323">
      <w:pPr>
        <w:pStyle w:val="NoSpacing"/>
        <w:rPr>
          <w:rFonts w:cs="Times New Roman"/>
          <w:szCs w:val="24"/>
        </w:rPr>
      </w:pPr>
    </w:p>
    <w:p w14:paraId="3DC93E4B" w14:textId="77777777" w:rsidR="00AE4323" w:rsidRDefault="00AE4323" w:rsidP="00AE4323">
      <w:pPr>
        <w:pStyle w:val="NoSpacing"/>
        <w:rPr>
          <w:rFonts w:cs="Times New Roman"/>
          <w:szCs w:val="24"/>
        </w:rPr>
      </w:pPr>
    </w:p>
    <w:p w14:paraId="6C678DCC" w14:textId="77777777" w:rsidR="00AE4323" w:rsidRDefault="00AE4323" w:rsidP="00AE43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He made a plaint of debt against Robert </w:t>
      </w:r>
      <w:proofErr w:type="spellStart"/>
      <w:r>
        <w:rPr>
          <w:rFonts w:cs="Times New Roman"/>
          <w:szCs w:val="24"/>
        </w:rPr>
        <w:t>Brystall</w:t>
      </w:r>
      <w:proofErr w:type="spellEnd"/>
      <w:r>
        <w:rPr>
          <w:rFonts w:cs="Times New Roman"/>
          <w:szCs w:val="24"/>
        </w:rPr>
        <w:t xml:space="preserve"> of Pontefract(q.v.), his wife,</w:t>
      </w:r>
    </w:p>
    <w:p w14:paraId="5BB7C10C" w14:textId="77777777" w:rsidR="00AE4323" w:rsidRDefault="00AE4323" w:rsidP="00AE43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Isabel(q.v.), and John Burley of Wakefield(q.v.).</w:t>
      </w:r>
    </w:p>
    <w:p w14:paraId="3375BF9A" w14:textId="77777777" w:rsidR="00AE4323" w:rsidRDefault="00AE4323" w:rsidP="00AE43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E6F61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47445368" w14:textId="77777777" w:rsidR="00AE4323" w:rsidRDefault="00AE4323" w:rsidP="00AE4323">
      <w:pPr>
        <w:pStyle w:val="NoSpacing"/>
        <w:rPr>
          <w:rFonts w:cs="Times New Roman"/>
          <w:szCs w:val="24"/>
        </w:rPr>
      </w:pPr>
    </w:p>
    <w:p w14:paraId="23409C2B" w14:textId="77777777" w:rsidR="00AE4323" w:rsidRDefault="00AE4323" w:rsidP="00AE4323">
      <w:pPr>
        <w:pStyle w:val="NoSpacing"/>
        <w:rPr>
          <w:rFonts w:cs="Times New Roman"/>
          <w:szCs w:val="24"/>
        </w:rPr>
      </w:pPr>
    </w:p>
    <w:p w14:paraId="00B3D9DE" w14:textId="77777777" w:rsidR="00AE4323" w:rsidRDefault="00AE4323" w:rsidP="00AE43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April 2024</w:t>
      </w:r>
    </w:p>
    <w:p w14:paraId="284C81C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C3F9B" w14:textId="77777777" w:rsidR="00AE4323" w:rsidRDefault="00AE4323" w:rsidP="009139A6">
      <w:r>
        <w:separator/>
      </w:r>
    </w:p>
  </w:endnote>
  <w:endnote w:type="continuationSeparator" w:id="0">
    <w:p w14:paraId="00767A8B" w14:textId="77777777" w:rsidR="00AE4323" w:rsidRDefault="00AE43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2B6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95C0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B32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64F55" w14:textId="77777777" w:rsidR="00AE4323" w:rsidRDefault="00AE4323" w:rsidP="009139A6">
      <w:r>
        <w:separator/>
      </w:r>
    </w:p>
  </w:footnote>
  <w:footnote w:type="continuationSeparator" w:id="0">
    <w:p w14:paraId="52999BC0" w14:textId="77777777" w:rsidR="00AE4323" w:rsidRDefault="00AE43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9CED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D6A5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57B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32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4323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634F8"/>
  <w15:chartTrackingRefBased/>
  <w15:docId w15:val="{D26FEEFF-841F-46C9-AA95-B2765ADA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43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2024-04-15T12:43:00Z</dcterms:created>
  <dcterms:modified xsi:type="dcterms:W3CDTF">2024-04-15T12:44:00Z</dcterms:modified>
</cp:coreProperties>
</file>